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52D8C" w14:textId="77777777" w:rsid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14:paraId="09214335" w14:textId="77777777" w:rsid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1BF8BB" w14:textId="77777777" w:rsid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220BC7" w14:textId="77777777" w:rsid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Chipping Warden,</w:t>
      </w:r>
    </w:p>
    <w:p w14:paraId="0D2AB613" w14:textId="77777777" w:rsid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Northamptonshire, into land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</w:t>
      </w:r>
    </w:p>
    <w:p w14:paraId="3A97B624" w14:textId="77777777" w:rsid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</w:t>
      </w:r>
    </w:p>
    <w:p w14:paraId="6933689B" w14:textId="77777777" w:rsid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24-98)</w:t>
      </w:r>
    </w:p>
    <w:p w14:paraId="7440E0DD" w14:textId="77777777" w:rsid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FF8753" w14:textId="77777777" w:rsid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F783E6" w14:textId="77777777" w:rsidR="006B2F86" w:rsidRPr="005B221C" w:rsidRDefault="005B221C" w:rsidP="005B2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</w:p>
    <w:sectPr w:rsidR="006B2F86" w:rsidRPr="005B22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49EF4" w14:textId="77777777" w:rsidR="005B221C" w:rsidRDefault="005B221C" w:rsidP="00E71FC3">
      <w:pPr>
        <w:spacing w:after="0" w:line="240" w:lineRule="auto"/>
      </w:pPr>
      <w:r>
        <w:separator/>
      </w:r>
    </w:p>
  </w:endnote>
  <w:endnote w:type="continuationSeparator" w:id="0">
    <w:p w14:paraId="15DE2243" w14:textId="77777777" w:rsidR="005B221C" w:rsidRDefault="005B22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8C1A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BD510" w14:textId="77777777" w:rsidR="005B221C" w:rsidRDefault="005B221C" w:rsidP="00E71FC3">
      <w:pPr>
        <w:spacing w:after="0" w:line="240" w:lineRule="auto"/>
      </w:pPr>
      <w:r>
        <w:separator/>
      </w:r>
    </w:p>
  </w:footnote>
  <w:footnote w:type="continuationSeparator" w:id="0">
    <w:p w14:paraId="29A4DD63" w14:textId="77777777" w:rsidR="005B221C" w:rsidRDefault="005B22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21C"/>
    <w:rsid w:val="00117E97"/>
    <w:rsid w:val="005B221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DDD1C"/>
  <w15:chartTrackingRefBased/>
  <w15:docId w15:val="{93078F8D-53B8-46BC-B85F-513FA7A6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4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2016-05-04T20:49:00Z</dcterms:created>
  <dcterms:modified xsi:type="dcterms:W3CDTF">2021-05-04T10:14:00Z</dcterms:modified>
</cp:coreProperties>
</file>